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51DBA" w14:textId="77777777" w:rsidR="00E43C5F" w:rsidRDefault="00E43C5F" w:rsidP="00E43C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MAAS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4C426985" w14:textId="77777777" w:rsidR="00E43C5F" w:rsidRDefault="00E43C5F" w:rsidP="00E43C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Middleton, Kent. </w:t>
      </w:r>
      <w:proofErr w:type="spellStart"/>
      <w:r>
        <w:rPr>
          <w:rFonts w:cs="Times New Roman"/>
          <w:szCs w:val="24"/>
        </w:rPr>
        <w:t>Beerbrewer</w:t>
      </w:r>
      <w:proofErr w:type="spellEnd"/>
      <w:r>
        <w:rPr>
          <w:rFonts w:cs="Times New Roman"/>
          <w:szCs w:val="24"/>
        </w:rPr>
        <w:t>.</w:t>
      </w:r>
    </w:p>
    <w:p w14:paraId="2AD70463" w14:textId="77777777" w:rsidR="00E43C5F" w:rsidRDefault="00E43C5F" w:rsidP="00E43C5F">
      <w:pPr>
        <w:pStyle w:val="NoSpacing"/>
        <w:rPr>
          <w:rFonts w:cs="Times New Roman"/>
          <w:szCs w:val="24"/>
        </w:rPr>
      </w:pPr>
    </w:p>
    <w:p w14:paraId="15D0011D" w14:textId="77777777" w:rsidR="00E43C5F" w:rsidRDefault="00E43C5F" w:rsidP="00E43C5F">
      <w:pPr>
        <w:pStyle w:val="NoSpacing"/>
        <w:rPr>
          <w:rFonts w:cs="Times New Roman"/>
          <w:szCs w:val="24"/>
        </w:rPr>
      </w:pPr>
    </w:p>
    <w:p w14:paraId="67C78362" w14:textId="77777777" w:rsidR="00E43C5F" w:rsidRDefault="00E43C5F" w:rsidP="00E43C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Jan.1467</w:t>
      </w:r>
      <w:r>
        <w:rPr>
          <w:rFonts w:cs="Times New Roman"/>
          <w:szCs w:val="24"/>
        </w:rPr>
        <w:tab/>
        <w:t xml:space="preserve">Gift of his goods and chattels to John </w:t>
      </w:r>
      <w:proofErr w:type="spellStart"/>
      <w:r>
        <w:rPr>
          <w:rFonts w:cs="Times New Roman"/>
          <w:szCs w:val="24"/>
        </w:rPr>
        <w:t>Warde</w:t>
      </w:r>
      <w:proofErr w:type="spellEnd"/>
      <w:r>
        <w:rPr>
          <w:rFonts w:cs="Times New Roman"/>
          <w:szCs w:val="24"/>
        </w:rPr>
        <w:t xml:space="preserve"> of London, mercer(q.v.).</w:t>
      </w:r>
    </w:p>
    <w:p w14:paraId="6C083C3D" w14:textId="77777777" w:rsidR="00E43C5F" w:rsidRDefault="00E43C5F" w:rsidP="00E43C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(C.C.R. 1461-67 p.447)</w:t>
      </w:r>
    </w:p>
    <w:p w14:paraId="12FBD0BF" w14:textId="77777777" w:rsidR="00E43C5F" w:rsidRDefault="00E43C5F" w:rsidP="00E43C5F">
      <w:pPr>
        <w:pStyle w:val="NoSpacing"/>
        <w:rPr>
          <w:rFonts w:cs="Times New Roman"/>
          <w:szCs w:val="24"/>
        </w:rPr>
      </w:pPr>
    </w:p>
    <w:p w14:paraId="6183E81B" w14:textId="77777777" w:rsidR="00E43C5F" w:rsidRDefault="00E43C5F" w:rsidP="00E43C5F">
      <w:pPr>
        <w:pStyle w:val="NoSpacing"/>
        <w:rPr>
          <w:rFonts w:cs="Times New Roman"/>
          <w:szCs w:val="24"/>
        </w:rPr>
      </w:pPr>
    </w:p>
    <w:p w14:paraId="1C6C40E8" w14:textId="77777777" w:rsidR="00E43C5F" w:rsidRDefault="00E43C5F" w:rsidP="00E43C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April 2023</w:t>
      </w:r>
    </w:p>
    <w:p w14:paraId="3AF8D25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881BD" w14:textId="77777777" w:rsidR="00E43C5F" w:rsidRDefault="00E43C5F" w:rsidP="009139A6">
      <w:r>
        <w:separator/>
      </w:r>
    </w:p>
  </w:endnote>
  <w:endnote w:type="continuationSeparator" w:id="0">
    <w:p w14:paraId="0054698F" w14:textId="77777777" w:rsidR="00E43C5F" w:rsidRDefault="00E43C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401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93D3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A58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91E5A" w14:textId="77777777" w:rsidR="00E43C5F" w:rsidRDefault="00E43C5F" w:rsidP="009139A6">
      <w:r>
        <w:separator/>
      </w:r>
    </w:p>
  </w:footnote>
  <w:footnote w:type="continuationSeparator" w:id="0">
    <w:p w14:paraId="47E8DCF6" w14:textId="77777777" w:rsidR="00E43C5F" w:rsidRDefault="00E43C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3D8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B23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63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C5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43C5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BE5A9"/>
  <w15:chartTrackingRefBased/>
  <w15:docId w15:val="{9EE247BC-6684-4DE4-984C-0B88BBF11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2023-04-23T20:58:00Z</dcterms:created>
  <dcterms:modified xsi:type="dcterms:W3CDTF">2023-04-23T20:58:00Z</dcterms:modified>
</cp:coreProperties>
</file>